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A4" w:rsidRDefault="00010CA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0pt;height:69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weight:bold;font-style:italic;v-text-kern:t" trim="t" fitpath="t" string="Capital"/>
          </v:shape>
        </w:pict>
      </w:r>
    </w:p>
    <w:p w:rsidR="00010CA4" w:rsidRDefault="00010CA4"/>
    <w:p w:rsidR="00010CA4" w:rsidRPr="009E48B8" w:rsidRDefault="00010CA4">
      <w:pPr>
        <w:rPr>
          <w:color w:val="000000"/>
          <w:sz w:val="36"/>
          <w:szCs w:val="36"/>
        </w:rPr>
      </w:pPr>
      <w:r w:rsidRPr="009E48B8">
        <w:rPr>
          <w:color w:val="000000"/>
          <w:sz w:val="36"/>
          <w:szCs w:val="36"/>
        </w:rPr>
        <w:t xml:space="preserve">A capital de </w:t>
      </w:r>
      <w:r>
        <w:rPr>
          <w:rStyle w:val="Strong"/>
          <w:color w:val="000000"/>
          <w:sz w:val="36"/>
          <w:szCs w:val="36"/>
        </w:rPr>
        <w:t>Itália é Roma</w:t>
      </w:r>
      <w:r w:rsidRPr="009E48B8">
        <w:rPr>
          <w:rStyle w:val="Strong"/>
          <w:color w:val="000000"/>
          <w:sz w:val="36"/>
          <w:szCs w:val="36"/>
        </w:rPr>
        <w:t xml:space="preserve">, </w:t>
      </w:r>
      <w:r w:rsidRPr="009E48B8">
        <w:rPr>
          <w:color w:val="000000"/>
          <w:sz w:val="36"/>
          <w:szCs w:val="36"/>
        </w:rPr>
        <w:t>uma cidade situada na província de mesmo nome, na região do Lácio. Roma é referenciada no mundo como "A Cidade Eterna" devido à sua história milenar. Roma estende-se pelas margens do rio Tibre, compreendendo o seu centro histórico sete colinas: Palatino, Aventino, Capitólio, Quirinal, Viminal, Esquilino, e Célio. Segundo a mitologia romana, a cidade foi fundada por volta do ano 753 A.C. por Rómulo e Remo, dois irmãos criados por uma loba, que são atualmente símbolos da cidade. Desde então tornou-se no centro da Roma Antiga e, mais tarde, dos Estados Pontifícios, Reino de Itália e, por fim, da República Italiana.</w:t>
      </w:r>
    </w:p>
    <w:p w:rsidR="00010CA4" w:rsidRDefault="00010CA4">
      <w:hyperlink r:id="rId4" w:history="1">
        <w:r w:rsidRPr="00E36BF0">
          <w:rPr>
            <w:noProof/>
            <w:color w:val="0000FF"/>
            <w:lang w:eastAsia="pt-PT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6" type="#_x0000_t75" alt="http://viagenstour.com/wp-content/uploads/2011/01/italia-coliseum.jpg" href="http://viagenstour.com/tag/roma" style="width:425.25pt;height:249pt;visibility:visible" o:button="t">
              <v:fill o:detectmouseclick="t"/>
              <v:imagedata r:id="rId5" o:title=""/>
            </v:shape>
          </w:pict>
        </w:r>
      </w:hyperlink>
    </w:p>
    <w:sectPr w:rsidR="00010CA4" w:rsidSect="000C7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8B8"/>
    <w:rsid w:val="00010CA4"/>
    <w:rsid w:val="000C7DB9"/>
    <w:rsid w:val="00451042"/>
    <w:rsid w:val="00553074"/>
    <w:rsid w:val="009E48B8"/>
    <w:rsid w:val="00A34BAE"/>
    <w:rsid w:val="00E17AC3"/>
    <w:rsid w:val="00E3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9E48B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E4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viagenstour.com/tag/rom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109</Words>
  <Characters>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Sergio</dc:creator>
  <cp:keywords/>
  <dc:description/>
  <cp:lastModifiedBy>Toni</cp:lastModifiedBy>
  <cp:revision>2</cp:revision>
  <dcterms:created xsi:type="dcterms:W3CDTF">2013-05-26T14:01:00Z</dcterms:created>
  <dcterms:modified xsi:type="dcterms:W3CDTF">2013-05-26T14:01:00Z</dcterms:modified>
</cp:coreProperties>
</file>