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6B" w:rsidRDefault="00645A6B">
      <w:r w:rsidRPr="00A936B7">
        <w:rPr>
          <w:noProof/>
          <w:lang w:eastAsia="pt-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0" o:spid="_x0000_i1025" type="#_x0000_t75" alt="italia-pisa1-jpg[1].jpg" style="width:321.75pt;height:429pt;visibility:visible">
            <v:imagedata r:id="rId4" o:title=""/>
          </v:shape>
        </w:pict>
      </w:r>
    </w:p>
    <w:p w:rsidR="00645A6B" w:rsidRDefault="00645A6B"/>
    <w:p w:rsidR="00645A6B" w:rsidRDefault="00645A6B"/>
    <w:p w:rsidR="00645A6B" w:rsidRDefault="00645A6B"/>
    <w:p w:rsidR="00645A6B" w:rsidRDefault="00645A6B"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8" style="width:303pt;height:123pt" fillcolor="#3cf" strokecolor="#009" strokeweight="1pt">
            <v:shadow on="t" color="#009" offset="7pt,-7pt"/>
            <v:textpath style="font-family:&quot;Impact&quot;;font-weight:bold;font-style:italic;v-text-spacing:52429f;v-text-kern:t" trim="t" fitpath="t" xscale="f" string="Itália"/>
          </v:shape>
        </w:pict>
      </w:r>
    </w:p>
    <w:sectPr w:rsidR="00645A6B" w:rsidSect="000C7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C17"/>
    <w:rsid w:val="000C7DB9"/>
    <w:rsid w:val="001E13BA"/>
    <w:rsid w:val="00426C17"/>
    <w:rsid w:val="00593730"/>
    <w:rsid w:val="00645A6B"/>
    <w:rsid w:val="00744F97"/>
    <w:rsid w:val="00A936B7"/>
    <w:rsid w:val="00B55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6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</Words>
  <Characters>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Sergio</dc:creator>
  <cp:keywords/>
  <dc:description/>
  <cp:lastModifiedBy>Toni</cp:lastModifiedBy>
  <cp:revision>2</cp:revision>
  <dcterms:created xsi:type="dcterms:W3CDTF">2013-05-26T14:00:00Z</dcterms:created>
  <dcterms:modified xsi:type="dcterms:W3CDTF">2013-05-26T14:00:00Z</dcterms:modified>
</cp:coreProperties>
</file>