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02" w:rsidRDefault="00CF4B0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3.5pt;height:49.5pt" fillcolor="#fc9">
            <v:fill r:id="rId4" o:title="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Monumentos"/>
          </v:shape>
        </w:pict>
      </w:r>
    </w:p>
    <w:p w:rsidR="00CF4B02" w:rsidRDefault="00CF4B02" w:rsidP="00990328"/>
    <w:p w:rsidR="00CF4B02" w:rsidRDefault="00CF4B02" w:rsidP="00990328">
      <w:pPr>
        <w:rPr>
          <w:sz w:val="40"/>
          <w:szCs w:val="40"/>
        </w:rPr>
      </w:pPr>
      <w:r>
        <w:rPr>
          <w:sz w:val="40"/>
          <w:szCs w:val="40"/>
        </w:rPr>
        <w:t>O coliseu é um exemplo de um monumento de Itália, é um anfiteatro construído na época dos romanos. Localizado na cidade de Roma, a sua construção iniciou-se no ano 72 e foi concluído no ano 80. Nele havia lugar para 100.000 espetadores que iam presenciar as lutas dos gladiadores.</w:t>
      </w:r>
    </w:p>
    <w:p w:rsidR="00CF4B02" w:rsidRPr="006E1C1B" w:rsidRDefault="00CF4B02" w:rsidP="006E1C1B">
      <w:pPr>
        <w:rPr>
          <w:sz w:val="40"/>
          <w:szCs w:val="40"/>
        </w:rPr>
      </w:pPr>
    </w:p>
    <w:p w:rsidR="00CF4B02" w:rsidRPr="006E1C1B" w:rsidRDefault="00CF4B02" w:rsidP="006E1C1B">
      <w:pPr>
        <w:rPr>
          <w:sz w:val="40"/>
          <w:szCs w:val="40"/>
        </w:rPr>
      </w:pPr>
    </w:p>
    <w:p w:rsidR="00CF4B02" w:rsidRPr="006E1C1B" w:rsidRDefault="00CF4B02" w:rsidP="006E1C1B">
      <w:pPr>
        <w:rPr>
          <w:sz w:val="40"/>
          <w:szCs w:val="40"/>
        </w:rPr>
      </w:pPr>
    </w:p>
    <w:p w:rsidR="00CF4B02" w:rsidRDefault="00CF4B02" w:rsidP="006E1C1B">
      <w:pPr>
        <w:rPr>
          <w:sz w:val="40"/>
          <w:szCs w:val="40"/>
        </w:rPr>
      </w:pPr>
      <w:hyperlink r:id="rId5" w:history="1">
        <w:r w:rsidRPr="0048248F">
          <w:rPr>
            <w:noProof/>
            <w:color w:val="0000FF"/>
            <w:lang w:eastAsia="pt-PT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6" type="#_x0000_t75" alt="http://3.bp.blogspot.com/-eKPYvuQdAns/T0Fm7kXS6RI/AAAAAAAAfXg/XA4NSJUeQtc/s1600/coliseu-de-roma_1605_1024x768.jpg" href="http://www.google.pt/url?sa=i&amp;rct=j&amp;q=coliseu+de+roma&amp;source=images&amp;cd=&amp;cad=rja&amp;docid=Hyis-aFWiCGbpM&amp;tbnid=fSABJKLjE8fMIM:&amp;ved=0CAUQjRw&amp;url=http://pwalwer.blogspot.com/2012/02/coliseu-de-roma.html&amp;ei=f5KaUdeaELL50gWP8IH4Dg&amp;bvm=bv.46751780,d.ZGU&amp;psig=AFQjCNEJYi7y5051OebMieVkUtYaZSw1tA&amp;ust=136917088671613" style="width:399pt;height:4in;visibility:visible" o:button="t">
              <v:fill o:detectmouseclick="t"/>
              <v:imagedata r:id="rId6" o:title=""/>
            </v:shape>
          </w:pict>
        </w:r>
      </w:hyperlink>
    </w:p>
    <w:p w:rsidR="00CF4B02" w:rsidRPr="006E1C1B" w:rsidRDefault="00CF4B02" w:rsidP="006E1C1B">
      <w:pPr>
        <w:rPr>
          <w:sz w:val="40"/>
          <w:szCs w:val="40"/>
        </w:rPr>
      </w:pPr>
    </w:p>
    <w:sectPr w:rsidR="00CF4B02" w:rsidRPr="006E1C1B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328"/>
    <w:rsid w:val="000C7DB9"/>
    <w:rsid w:val="0048248F"/>
    <w:rsid w:val="006E1C1B"/>
    <w:rsid w:val="00990328"/>
    <w:rsid w:val="00A1276D"/>
    <w:rsid w:val="00CF4B02"/>
    <w:rsid w:val="00D00FB0"/>
    <w:rsid w:val="00D75844"/>
    <w:rsid w:val="00EB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pt/url?sa=i&amp;rct=j&amp;q=coliseu+de+roma&amp;source=images&amp;cd=&amp;cad=rja&amp;docid=Hyis-aFWiCGbpM&amp;tbnid=fSABJKLjE8fMIM:&amp;ved=0CAUQjRw&amp;url=http://pwalwer.blogspot.com/2012/02/coliseu-de-roma.html&amp;ei=f5KaUdeaELL50gWP8IH4Dg&amp;bvm=bv.46751780,d.ZGU&amp;psig=AFQjCNEJYi7y5051OebMieVkUtYaZSw1tA&amp;ust=1369170886716139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95</Words>
  <Characters>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Sergio</dc:creator>
  <cp:keywords/>
  <dc:description/>
  <cp:lastModifiedBy>Toni</cp:lastModifiedBy>
  <cp:revision>2</cp:revision>
  <dcterms:created xsi:type="dcterms:W3CDTF">2013-05-26T14:02:00Z</dcterms:created>
  <dcterms:modified xsi:type="dcterms:W3CDTF">2013-05-26T14:02:00Z</dcterms:modified>
</cp:coreProperties>
</file>