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4BF" w:rsidRDefault="008564BF">
      <w:pPr>
        <w:rPr>
          <w:sz w:val="40"/>
          <w:szCs w:val="40"/>
        </w:rPr>
      </w:pPr>
    </w:p>
    <w:p w:rsidR="008564BF" w:rsidRDefault="008564BF">
      <w:pPr>
        <w:rPr>
          <w:sz w:val="40"/>
          <w:szCs w:val="40"/>
        </w:rPr>
      </w:pPr>
    </w:p>
    <w:p w:rsidR="008564BF" w:rsidRPr="008D7E2B" w:rsidRDefault="008564BF">
      <w:pPr>
        <w:rPr>
          <w:color w:val="00B0F0"/>
          <w:sz w:val="40"/>
          <w:szCs w:val="40"/>
        </w:rPr>
      </w:pPr>
      <w:r w:rsidRPr="008D7E2B">
        <w:rPr>
          <w:color w:val="00B0F0"/>
          <w:sz w:val="40"/>
          <w:szCs w:val="40"/>
        </w:rPr>
        <w:t>Trabalho realizado por: Alexandre pinto</w:t>
      </w:r>
    </w:p>
    <w:p w:rsidR="008564BF" w:rsidRPr="008D7E2B" w:rsidRDefault="008564BF">
      <w:pPr>
        <w:rPr>
          <w:color w:val="00B0F0"/>
          <w:sz w:val="40"/>
          <w:szCs w:val="40"/>
        </w:rPr>
      </w:pPr>
      <w:r w:rsidRPr="008D7E2B">
        <w:rPr>
          <w:color w:val="00B0F0"/>
          <w:sz w:val="40"/>
          <w:szCs w:val="40"/>
        </w:rPr>
        <w:t>Nº:1</w:t>
      </w:r>
    </w:p>
    <w:p w:rsidR="008564BF" w:rsidRPr="008D7E2B" w:rsidRDefault="008564BF">
      <w:pPr>
        <w:rPr>
          <w:color w:val="00B0F0"/>
          <w:sz w:val="40"/>
          <w:szCs w:val="40"/>
        </w:rPr>
      </w:pPr>
      <w:r w:rsidRPr="008D7E2B">
        <w:rPr>
          <w:color w:val="00B0F0"/>
          <w:sz w:val="40"/>
          <w:szCs w:val="40"/>
        </w:rPr>
        <w:t>Turma: i</w:t>
      </w:r>
    </w:p>
    <w:p w:rsidR="008564BF" w:rsidRPr="008D7E2B" w:rsidRDefault="008564BF">
      <w:pPr>
        <w:rPr>
          <w:color w:val="00B0F0"/>
          <w:sz w:val="40"/>
          <w:szCs w:val="40"/>
        </w:rPr>
      </w:pPr>
      <w:r w:rsidRPr="008D7E2B">
        <w:rPr>
          <w:color w:val="00B0F0"/>
          <w:sz w:val="40"/>
          <w:szCs w:val="40"/>
        </w:rPr>
        <w:t>Ano:6º</w:t>
      </w:r>
    </w:p>
    <w:p w:rsidR="008564BF" w:rsidRPr="008D7E2B" w:rsidRDefault="008564BF">
      <w:pPr>
        <w:rPr>
          <w:color w:val="00B0F0"/>
          <w:sz w:val="40"/>
          <w:szCs w:val="40"/>
        </w:rPr>
      </w:pPr>
    </w:p>
    <w:p w:rsidR="008564BF" w:rsidRPr="008D7E2B" w:rsidRDefault="008564BF">
      <w:pPr>
        <w:rPr>
          <w:sz w:val="40"/>
          <w:szCs w:val="40"/>
        </w:rPr>
      </w:pPr>
    </w:p>
    <w:sectPr w:rsidR="008564BF" w:rsidRPr="008D7E2B" w:rsidSect="000C7DB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7E2B"/>
    <w:rsid w:val="000C7DB9"/>
    <w:rsid w:val="008564BF"/>
    <w:rsid w:val="008D7E2B"/>
    <w:rsid w:val="00940CC9"/>
    <w:rsid w:val="009C19D0"/>
    <w:rsid w:val="00FF1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DB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10</Words>
  <Characters>55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Trabalho realizado por: Alexandre pinto</dc:title>
  <dc:subject/>
  <dc:creator>Sergio</dc:creator>
  <cp:keywords/>
  <dc:description/>
  <cp:lastModifiedBy>Toni</cp:lastModifiedBy>
  <cp:revision>2</cp:revision>
  <dcterms:created xsi:type="dcterms:W3CDTF">2013-05-26T14:02:00Z</dcterms:created>
  <dcterms:modified xsi:type="dcterms:W3CDTF">2013-05-26T14:02:00Z</dcterms:modified>
</cp:coreProperties>
</file>