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3B" w:rsidRPr="009D26BD" w:rsidRDefault="00473D3B" w:rsidP="009D26BD">
      <w:pPr>
        <w:tabs>
          <w:tab w:val="left" w:pos="945"/>
          <w:tab w:val="center" w:pos="4252"/>
        </w:tabs>
        <w:rPr>
          <w:b/>
          <w:bCs/>
          <w:color w:val="1F497D"/>
          <w:lang w:val="pt-PT"/>
        </w:rPr>
      </w:pPr>
    </w:p>
    <w:p w:rsidR="00473D3B" w:rsidRPr="009D26BD" w:rsidRDefault="00473D3B" w:rsidP="00482C31">
      <w:pPr>
        <w:pStyle w:val="BodyText2"/>
        <w:spacing w:line="360" w:lineRule="auto"/>
        <w:rPr>
          <w:rFonts w:ascii="Tahoma" w:hAnsi="Tahoma" w:cs="Tahoma"/>
          <w:i/>
          <w:iCs/>
          <w:sz w:val="20"/>
          <w:szCs w:val="20"/>
          <w:lang w:val="pt-PT"/>
        </w:rPr>
      </w:pPr>
    </w:p>
    <w:p w:rsidR="00473D3B" w:rsidRDefault="00473D3B" w:rsidP="00482C31">
      <w:pPr>
        <w:pStyle w:val="Heading2"/>
        <w:jc w:val="left"/>
        <w:rPr>
          <w:rFonts w:ascii="Arial" w:hAnsi="Arial" w:cs="Arial"/>
          <w:b/>
          <w:bCs/>
        </w:rPr>
      </w:pPr>
      <w:r>
        <w:rPr>
          <w:noProof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9.7pt;margin-top:-38.6pt;width:160pt;height:96pt;z-index:251672064" o:allowincell="f" filled="f" stroked="f">
            <v:textbox style="mso-next-textbox:#_x0000_s1026">
              <w:txbxContent>
                <w:p w:rsidR="00473D3B" w:rsidRDefault="00473D3B" w:rsidP="00482C31">
                  <w:r w:rsidRPr="0041671D">
                    <w:rPr>
                      <w:noProof/>
                      <w:lang w:val="pt-PT" w:eastAsia="pt-PT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m 1" o:spid="_x0000_i1026" type="#_x0000_t75" style="width:145.5pt;height:89.2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val="pt-PT" w:eastAsia="pt-PT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13.5pt;margin-top:-2.6pt;width:223.2pt;height:28.8pt;z-index:251673088" o:allowincell="f" adj="10658" fillcolor="gray" stroked="f">
            <v:imagedata embosscolor="shadow add(51)"/>
            <v:shadow on="t" type="emboss" color="lineOrFill darken(153)" color2="shadow add(102)" offset="1pt,1pt"/>
            <v:textpath style="font-family:&quot;Comic Sans MS&quot;;font-weight:bold;v-text-spacing:78650f;v-text-kern:t" trim="t" fitpath="t" string="Numbers (20 - 100)."/>
          </v:shape>
        </w:pict>
      </w:r>
      <w:r>
        <w:rPr>
          <w:rFonts w:ascii="Arial" w:hAnsi="Arial" w:cs="Arial"/>
          <w:b/>
          <w:bCs/>
        </w:rPr>
        <w:t xml:space="preserve"> </w:t>
      </w:r>
    </w:p>
    <w:p w:rsidR="00473D3B" w:rsidRPr="009D26BD" w:rsidRDefault="00473D3B" w:rsidP="00482C31">
      <w:pPr>
        <w:rPr>
          <w:lang w:val="pt-PT"/>
        </w:rPr>
      </w:pPr>
    </w:p>
    <w:p w:rsidR="00473D3B" w:rsidRDefault="00473D3B" w:rsidP="00482C31">
      <w:pPr>
        <w:numPr>
          <w:ilvl w:val="0"/>
          <w:numId w:val="1"/>
        </w:numPr>
        <w:rPr>
          <w:rFonts w:ascii="Comic Sans MS" w:hAnsi="Comic Sans MS" w:cs="Comic Sans MS"/>
          <w:b/>
          <w:bCs/>
          <w:i/>
          <w:iCs/>
          <w:sz w:val="28"/>
          <w:szCs w:val="28"/>
        </w:rPr>
      </w:pPr>
      <w:r>
        <w:rPr>
          <w:rFonts w:ascii="Comic Sans MS" w:hAnsi="Comic Sans MS" w:cs="Comic Sans MS"/>
          <w:b/>
          <w:bCs/>
          <w:i/>
          <w:iCs/>
          <w:sz w:val="28"/>
          <w:szCs w:val="28"/>
          <w:lang w:val="pt-BR"/>
        </w:rPr>
        <w:t>Write the numbers:</w:t>
      </w:r>
      <w:r>
        <w:rPr>
          <w:rFonts w:ascii="Comic Sans MS" w:hAnsi="Comic Sans MS" w:cs="Comic Sans MS"/>
          <w:b/>
          <w:bCs/>
          <w:i/>
          <w:iCs/>
          <w:noProof/>
          <w:sz w:val="28"/>
          <w:szCs w:val="28"/>
        </w:rPr>
        <w:t xml:space="preserve"> </w:t>
      </w:r>
    </w:p>
    <w:p w:rsidR="00473D3B" w:rsidRDefault="00473D3B" w:rsidP="00482C31">
      <w:pPr>
        <w:rPr>
          <w:rFonts w:ascii="Tahoma" w:hAnsi="Tahoma" w:cs="Tahoma"/>
          <w:b/>
          <w:bCs/>
          <w:sz w:val="36"/>
          <w:szCs w:val="36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4490"/>
      </w:tblGrid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28" type="#_x0000_t202" style="position:absolute;margin-left:274.8pt;margin-top:4.15pt;width:129.6pt;height:31.3pt;z-index:251660800" o:allowincell="f" filled="f" stroked="f">
                  <v:textbox>
                    <w:txbxContent>
                      <w:p w:rsidR="00473D3B" w:rsidRDefault="00473D3B" w:rsidP="00482C31">
                        <w:pPr>
                          <w:jc w:val="center"/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      twenty-one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29" type="#_x0000_t202" style="position:absolute;margin-left:94.5pt;margin-top:-.55pt;width:1in;height:28.8pt;z-index:251659776" o:allowincell="f" filled="f" stroked="f">
                  <v:textbox>
                    <w:txbxContent>
                      <w:p w:rsidR="00473D3B" w:rsidRDefault="00473D3B" w:rsidP="00482C31">
                        <w:pP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twenty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0" type="#_x0000_t202" style="position:absolute;margin-left:274.8pt;margin-top:1.3pt;width:165.6pt;height:24.45pt;z-index:251649536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1" type="#_x0000_t202" style="position:absolute;margin-left:51.6pt;margin-top:1.3pt;width:165.6pt;height:24.45pt;z-index:251641344" o:allowincell="f">
                  <v:textbox>
                    <w:txbxContent>
                      <w:p w:rsidR="00473D3B" w:rsidRDefault="00473D3B" w:rsidP="00482C31">
                        <w:pPr>
                          <w:pStyle w:val="Header"/>
                          <w:tabs>
                            <w:tab w:val="clear" w:pos="4419"/>
                            <w:tab w:val="clear" w:pos="8838"/>
                          </w:tabs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20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21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32" type="#_x0000_t202" style="position:absolute;margin-left:317.7pt;margin-top:1.65pt;width:108pt;height:36pt;z-index:251665920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>thrirty-two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3" type="#_x0000_t202" style="position:absolute;margin-left:274.8pt;margin-top:1.15pt;width:165.6pt;height:24.45pt;z-index:251648512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4" type="#_x0000_t202" style="position:absolute;margin-left:51.6pt;margin-top:1.15pt;width:165.6pt;height:24.45pt;z-index:251650560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30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32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35" type="#_x0000_t202" style="position:absolute;margin-left:94.5pt;margin-top:3.85pt;width:1in;height:28.85pt;z-index:251661824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forty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6" type="#_x0000_t202" style="position:absolute;margin-left:274.8pt;margin-top:.95pt;width:165.6pt;height:24.45pt;z-index:251647488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7" type="#_x0000_t202" style="position:absolute;margin-left:51.6pt;margin-top:.95pt;width:165.6pt;height:24.45pt;z-index:251642368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40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43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38" type="#_x0000_t202" style="position:absolute;margin-left:274.8pt;margin-top:3.65pt;width:2in;height:31.2pt;z-index:251666944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jc w:val="center"/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  fifty-six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39" type="#_x0000_t202" style="position:absolute;margin-left:274.8pt;margin-top:.8pt;width:165.6pt;height:24.45pt;z-index:251646464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0" type="#_x0000_t202" style="position:absolute;margin-left:51.6pt;margin-top:.8pt;width:165.6pt;height:24.45pt;z-index:251643392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50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56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41" type="#_x0000_t202" style="position:absolute;margin-left:94.5pt;margin-top:1.05pt;width:1in;height:33.6pt;z-index:251662848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sixty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2" type="#_x0000_t202" style="position:absolute;margin-left:274.8pt;margin-top:.65pt;width:165.6pt;height:24.4pt;z-index:251645440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3" type="#_x0000_t202" style="position:absolute;margin-left:51.6pt;margin-top:.65pt;width:165.6pt;height:24.4pt;z-index:251644416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60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78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44" type="#_x0000_t202" style="position:absolute;margin-left:274.8pt;margin-top:4.5pt;width:172.8pt;height:34.8pt;z-index:251667968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      eighty-seven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5" type="#_x0000_t202" style="position:absolute;margin-left:94.5pt;margin-top:32.1pt;width:1in;height:27.6pt;z-index:251663872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eighty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6" type="#_x0000_t202" style="position:absolute;margin-left:274.8pt;margin-top:.95pt;width:165.6pt;height:23.95pt;z-index:251652608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7" type="#_x0000_t202" style="position:absolute;margin-left:51.6pt;margin-top:.95pt;width:165.6pt;height:23.95pt;z-index:251651584;mso-position-horizontal-relative:text;mso-position-vertical-relative:text" o:allowincell="f">
                  <v:textbox>
                    <w:txbxContent>
                      <w:p w:rsidR="00473D3B" w:rsidRDefault="00473D3B" w:rsidP="00482C31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70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87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48" type="#_x0000_t202" style="position:absolute;margin-left:51.6pt;margin-top:.8pt;width:165.6pt;height:23.95pt;z-index:251653632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49" type="#_x0000_t202" style="position:absolute;margin-left:274.8pt;margin-top:.8pt;width:165.6pt;height:23.95pt;z-index:251654656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80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56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50" type="#_x0000_t202" style="position:absolute;margin-left:282pt;margin-top:2.95pt;width:136.8pt;height:26.35pt;z-index:251668992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jc w:val="center"/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 xml:space="preserve">   forty-three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51" type="#_x0000_t202" style="position:absolute;margin-left:274.8pt;margin-top:2.95pt;width:165.6pt;height:23.9pt;z-index:251656704;mso-position-horizontal-relative:text;mso-position-vertical-relative:text" o:allowincell="f" filled="f" fillcolor="yellow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52" type="#_x0000_t202" style="position:absolute;margin-left:51.6pt;margin-top:.65pt;width:165.6pt;height:23.9pt;z-index:251655680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90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43 =</w:t>
            </w:r>
          </w:p>
        </w:tc>
      </w:tr>
      <w:tr w:rsidR="00473D3B">
        <w:tc>
          <w:tcPr>
            <w:tcW w:w="4465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noProof/>
                <w:lang w:val="pt-PT" w:eastAsia="pt-PT"/>
              </w:rPr>
              <w:pict>
                <v:shape id="_x0000_s1053" type="#_x0000_t202" style="position:absolute;margin-left:58.8pt;margin-top:2.8pt;width:129.6pt;height:21.6pt;z-index:251664896;mso-position-horizontal-relative:text;mso-position-vertical-relative:text" o:allowincell="f" filled="f" stroked="f">
                  <v:textbox>
                    <w:txbxContent>
                      <w:p w:rsidR="00473D3B" w:rsidRDefault="00473D3B" w:rsidP="00482C31">
                        <w:pPr>
                          <w:jc w:val="center"/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  <w:t>a hundred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54" type="#_x0000_t202" style="position:absolute;margin-left:274.8pt;margin-top:2.8pt;width:165.6pt;height:21.6pt;z-index:251658752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noProof/>
                <w:lang w:val="pt-PT" w:eastAsia="pt-PT"/>
              </w:rPr>
              <w:pict>
                <v:shape id="_x0000_s1055" type="#_x0000_t202" style="position:absolute;margin-left:51.6pt;margin-top:.65pt;width:165.6pt;height:23.75pt;z-index:251657728;mso-position-horizontal-relative:text;mso-position-vertical-relative:text" o:allowincell="f">
                  <v:textbox>
                    <w:txbxContent>
                      <w:p w:rsidR="00473D3B" w:rsidRDefault="00473D3B" w:rsidP="00482C31"/>
                    </w:txbxContent>
                  </v:textbox>
                </v:shape>
              </w:pict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100 =</w:t>
            </w:r>
          </w:p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4490" w:type="dxa"/>
          </w:tcPr>
          <w:p w:rsidR="00473D3B" w:rsidRDefault="00473D3B" w:rsidP="00FC517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  98 =</w:t>
            </w:r>
          </w:p>
        </w:tc>
      </w:tr>
    </w:tbl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lang w:val="pt-BR"/>
        </w:rPr>
      </w:pP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lang w:val="pt-BR"/>
        </w:rPr>
      </w:pP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rFonts w:ascii="Tahoma" w:hAnsi="Tahoma" w:cs="Tahoma"/>
          <w:b/>
          <w:bCs/>
          <w:sz w:val="16"/>
          <w:szCs w:val="16"/>
          <w:lang w:val="pt-BR"/>
        </w:rPr>
      </w:pPr>
      <w:r>
        <w:rPr>
          <w:noProof/>
          <w:lang w:val="pt-PT" w:eastAsia="pt-PT"/>
        </w:rPr>
        <w:pict>
          <v:shape id="_x0000_s1056" type="#_x0000_t136" style="position:absolute;margin-left:-13.5pt;margin-top:3.85pt;width:403.2pt;height:28.8pt;z-index:251674112" o:allowincell="f" adj="10658" fillcolor="gray" stroked="f">
            <v:imagedata embosscolor="shadow add(51)"/>
            <v:shadow on="t" type="emboss" color="lineOrFill darken(153)" color2="shadow add(102)" offset="1pt,1pt"/>
            <v:textpath style="font-family:&quot;Comic Sans MS&quot;;font-weight:bold;v-text-spacing:78650f;v-text-kern:t" trim="t" fitpath="t" string="B. Complete with the correct numbers."/>
          </v:shape>
        </w:pict>
      </w:r>
      <w:r>
        <w:rPr>
          <w:noProof/>
          <w:lang w:val="pt-PT" w:eastAsia="pt-PT"/>
        </w:rPr>
        <w:pict>
          <v:shape id="_x0000_s1057" type="#_x0000_t202" style="position:absolute;margin-left:303.3pt;margin-top:19.85pt;width:191.4pt;height:65.4pt;z-index:251671040" o:allowincell="f" filled="f" stroked="f">
            <v:textbox style="mso-next-textbox:#_x0000_s1057">
              <w:txbxContent>
                <w:p w:rsidR="00473D3B" w:rsidRDefault="00473D3B" w:rsidP="00482C31">
                  <w:r>
                    <w:object w:dxaOrig="8259" w:dyaOrig="3195">
                      <v:shape id="_x0000_i1028" type="#_x0000_t75" style="width:173.25pt;height:57.75pt" o:ole="" fillcolor="window">
                        <v:imagedata r:id="rId6" o:title=""/>
                      </v:shape>
                      <o:OLEObject Type="Embed" ProgID="Msxml2.SAXXMLReader.5.0" ShapeID="_x0000_i1028" DrawAspect="Content" ObjectID="_1432377737" r:id="rId7"/>
                    </w:object>
                  </w:r>
                </w:p>
              </w:txbxContent>
            </v:textbox>
          </v:shape>
        </w:pict>
      </w: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lang w:val="pt-BR"/>
        </w:rPr>
      </w:pP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lang w:val="pt-BR"/>
        </w:rPr>
      </w:pP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lang w:val="pt-BR"/>
        </w:rPr>
      </w:pP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sz w:val="28"/>
          <w:szCs w:val="28"/>
          <w:lang w:val="pt-BR"/>
        </w:rPr>
      </w:pPr>
      <w:r>
        <w:rPr>
          <w:noProof/>
          <w:lang w:val="pt-PT" w:eastAsia="pt-PT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8" type="#_x0000_t84" style="position:absolute;margin-left:-13.5pt;margin-top:6.95pt;width:525.6pt;height:201.6pt;z-index:251670016" o:allowincell="f" adj="0" filled="f"/>
        </w:pict>
      </w:r>
    </w:p>
    <w:p w:rsidR="00473D3B" w:rsidRDefault="00473D3B" w:rsidP="00482C31">
      <w:pPr>
        <w:pStyle w:val="Header"/>
        <w:tabs>
          <w:tab w:val="clear" w:pos="4419"/>
          <w:tab w:val="clear" w:pos="8838"/>
        </w:tabs>
        <w:rPr>
          <w:lang w:val="pt-BR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86"/>
      </w:tblGrid>
      <w:tr w:rsidR="00473D3B">
        <w:tc>
          <w:tcPr>
            <w:tcW w:w="9686" w:type="dxa"/>
          </w:tcPr>
          <w:p w:rsidR="00473D3B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pt-BR"/>
              </w:rPr>
            </w:pPr>
            <w:r>
              <w:rPr>
                <w:sz w:val="32"/>
                <w:szCs w:val="32"/>
                <w:lang w:val="pt-BR"/>
              </w:rPr>
              <w:t>1.  ten  /  twenty  /  thirty / ___________</w:t>
            </w:r>
          </w:p>
          <w:p w:rsidR="00473D3B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pt-BR"/>
              </w:rPr>
            </w:pPr>
          </w:p>
        </w:tc>
      </w:tr>
      <w:tr w:rsidR="00473D3B">
        <w:tc>
          <w:tcPr>
            <w:tcW w:w="9686" w:type="dxa"/>
          </w:tcPr>
          <w:p w:rsidR="00473D3B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pt-BR"/>
              </w:rPr>
            </w:pPr>
            <w:r>
              <w:rPr>
                <w:sz w:val="32"/>
                <w:szCs w:val="32"/>
                <w:lang w:val="pt-BR"/>
              </w:rPr>
              <w:t>2.  sixty   /   fifty  /  forty  /  ___________</w:t>
            </w:r>
          </w:p>
          <w:p w:rsidR="00473D3B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pt-BR"/>
              </w:rPr>
            </w:pPr>
          </w:p>
        </w:tc>
      </w:tr>
      <w:tr w:rsidR="00473D3B" w:rsidRPr="001F73BD">
        <w:tc>
          <w:tcPr>
            <w:tcW w:w="9686" w:type="dxa"/>
          </w:tcPr>
          <w:p w:rsidR="00473D3B" w:rsidRPr="001F73BD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en-US"/>
              </w:rPr>
            </w:pPr>
            <w:r w:rsidRPr="001F73BD">
              <w:rPr>
                <w:sz w:val="32"/>
                <w:szCs w:val="32"/>
                <w:lang w:val="en-US"/>
              </w:rPr>
              <w:t>3. seventy-one  / seventy-two  /  seventy-________</w:t>
            </w:r>
          </w:p>
          <w:p w:rsidR="00473D3B" w:rsidRPr="001F73BD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en-US"/>
              </w:rPr>
            </w:pPr>
          </w:p>
        </w:tc>
      </w:tr>
      <w:tr w:rsidR="00473D3B" w:rsidRPr="001F73BD">
        <w:tc>
          <w:tcPr>
            <w:tcW w:w="9686" w:type="dxa"/>
          </w:tcPr>
          <w:p w:rsidR="00473D3B" w:rsidRPr="001F73BD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en-US"/>
              </w:rPr>
            </w:pPr>
            <w:r w:rsidRPr="001F73BD">
              <w:rPr>
                <w:sz w:val="32"/>
                <w:szCs w:val="32"/>
                <w:lang w:val="en-US"/>
              </w:rPr>
              <w:t>4. eighty-four  / eighty-three   / eighty-_______</w:t>
            </w:r>
          </w:p>
          <w:p w:rsidR="00473D3B" w:rsidRPr="001F73BD" w:rsidRDefault="00473D3B" w:rsidP="00FC5174">
            <w:pPr>
              <w:pStyle w:val="Header"/>
              <w:tabs>
                <w:tab w:val="clear" w:pos="4419"/>
                <w:tab w:val="clear" w:pos="8838"/>
              </w:tabs>
              <w:rPr>
                <w:sz w:val="32"/>
                <w:szCs w:val="32"/>
                <w:lang w:val="en-US"/>
              </w:rPr>
            </w:pPr>
          </w:p>
        </w:tc>
      </w:tr>
    </w:tbl>
    <w:p w:rsidR="00473D3B" w:rsidRPr="001F73BD" w:rsidRDefault="00473D3B" w:rsidP="00482C31">
      <w:pPr>
        <w:pStyle w:val="Header"/>
        <w:tabs>
          <w:tab w:val="clear" w:pos="4419"/>
          <w:tab w:val="clear" w:pos="8838"/>
        </w:tabs>
        <w:rPr>
          <w:lang w:val="en-US"/>
        </w:rPr>
      </w:pPr>
    </w:p>
    <w:p w:rsidR="00473D3B" w:rsidRPr="00482C31" w:rsidRDefault="00473D3B">
      <w:pPr>
        <w:rPr>
          <w:lang w:val="en-US"/>
        </w:rPr>
      </w:pPr>
    </w:p>
    <w:sectPr w:rsidR="00473D3B" w:rsidRPr="00482C31" w:rsidSect="009D2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C4BC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C31"/>
    <w:rsid w:val="00007212"/>
    <w:rsid w:val="000B1C2C"/>
    <w:rsid w:val="000C48E9"/>
    <w:rsid w:val="001E0B6A"/>
    <w:rsid w:val="001F73BD"/>
    <w:rsid w:val="00242E85"/>
    <w:rsid w:val="00356CFD"/>
    <w:rsid w:val="003C0671"/>
    <w:rsid w:val="0041671D"/>
    <w:rsid w:val="00473D3B"/>
    <w:rsid w:val="00482C31"/>
    <w:rsid w:val="004F0EE2"/>
    <w:rsid w:val="004F7A46"/>
    <w:rsid w:val="005E60B3"/>
    <w:rsid w:val="006F1BA8"/>
    <w:rsid w:val="007950EA"/>
    <w:rsid w:val="009D26BD"/>
    <w:rsid w:val="00A80065"/>
    <w:rsid w:val="00AD18C3"/>
    <w:rsid w:val="00B042FD"/>
    <w:rsid w:val="00D420B8"/>
    <w:rsid w:val="00DB530B"/>
    <w:rsid w:val="00E82E6A"/>
    <w:rsid w:val="00FC5174"/>
    <w:rsid w:val="00FD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C31"/>
    <w:rPr>
      <w:rFonts w:ascii="Arial" w:hAnsi="Arial" w:cs="Arial"/>
      <w:sz w:val="24"/>
      <w:szCs w:val="24"/>
      <w:lang w:val="en-GB" w:eastAsia="pt-B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2C31"/>
    <w:pPr>
      <w:keepNext/>
      <w:spacing w:after="120"/>
      <w:jc w:val="center"/>
      <w:outlineLvl w:val="1"/>
    </w:pPr>
    <w:rPr>
      <w:rFonts w:ascii="Tahoma" w:hAnsi="Tahoma" w:cs="Tahoma"/>
      <w:caps/>
      <w:sz w:val="28"/>
      <w:szCs w:val="28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53080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pt-BR"/>
    </w:rPr>
  </w:style>
  <w:style w:type="paragraph" w:styleId="Header">
    <w:name w:val="header"/>
    <w:basedOn w:val="Normal"/>
    <w:link w:val="HeaderChar"/>
    <w:uiPriority w:val="99"/>
    <w:rsid w:val="00482C31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3080"/>
    <w:rPr>
      <w:rFonts w:ascii="Arial" w:hAnsi="Arial" w:cs="Arial"/>
      <w:sz w:val="24"/>
      <w:szCs w:val="24"/>
      <w:lang w:val="en-GB" w:eastAsia="pt-BR"/>
    </w:rPr>
  </w:style>
  <w:style w:type="paragraph" w:styleId="BodyText2">
    <w:name w:val="Body Text 2"/>
    <w:basedOn w:val="Normal"/>
    <w:link w:val="BodyText2Char"/>
    <w:uiPriority w:val="99"/>
    <w:rsid w:val="00482C31"/>
    <w:rPr>
      <w:rFonts w:cs="Times New Roman"/>
      <w:lang w:val="pt-B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080"/>
    <w:rPr>
      <w:rFonts w:ascii="Arial" w:hAnsi="Arial" w:cs="Arial"/>
      <w:sz w:val="24"/>
      <w:szCs w:val="24"/>
      <w:lang w:val="en-GB" w:eastAsia="pt-BR"/>
    </w:rPr>
  </w:style>
  <w:style w:type="paragraph" w:styleId="BalloonText">
    <w:name w:val="Balloon Text"/>
    <w:basedOn w:val="Normal"/>
    <w:link w:val="BalloonTextChar"/>
    <w:uiPriority w:val="99"/>
    <w:semiHidden/>
    <w:rsid w:val="009D26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D26BD"/>
    <w:rPr>
      <w:rFonts w:ascii="Tahoma" w:hAnsi="Tahoma" w:cs="Tahoma"/>
      <w:sz w:val="16"/>
      <w:szCs w:val="16"/>
      <w:lang w:val="en-GB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63</Words>
  <Characters>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SP3AL24</dc:title>
  <dc:subject/>
  <dc:creator>USER</dc:creator>
  <cp:keywords/>
  <dc:description/>
  <cp:lastModifiedBy>Toni</cp:lastModifiedBy>
  <cp:revision>2</cp:revision>
  <dcterms:created xsi:type="dcterms:W3CDTF">2013-06-10T12:56:00Z</dcterms:created>
  <dcterms:modified xsi:type="dcterms:W3CDTF">2013-06-10T12:56:00Z</dcterms:modified>
</cp:coreProperties>
</file>